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5E" w:rsidRPr="00332AC9" w:rsidRDefault="00D07E5E" w:rsidP="00943FF7">
      <w:pPr>
        <w:rPr>
          <w:lang w:val="ru-RU"/>
        </w:rPr>
      </w:pPr>
    </w:p>
    <w:p w:rsidR="00D07E5E" w:rsidRDefault="00D07E5E" w:rsidP="00943FF7">
      <w:pPr>
        <w:framePr w:hSpace="141" w:wrap="around" w:vAnchor="text" w:hAnchor="page" w:x="6016" w:y="1"/>
        <w:rPr>
          <w:noProof/>
        </w:rPr>
      </w:pPr>
      <w:r w:rsidRPr="00090E4C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D07E5E" w:rsidRDefault="00D07E5E" w:rsidP="00943FF7">
      <w:pPr>
        <w:jc w:val="center"/>
        <w:rPr>
          <w:rFonts w:cs="Tahoma"/>
          <w:b/>
          <w:sz w:val="28"/>
          <w:szCs w:val="28"/>
        </w:rPr>
      </w:pPr>
    </w:p>
    <w:p w:rsidR="00D07E5E" w:rsidRDefault="00D07E5E" w:rsidP="00943FF7">
      <w:pPr>
        <w:jc w:val="center"/>
        <w:rPr>
          <w:rFonts w:cs="Tahoma"/>
          <w:b/>
          <w:sz w:val="28"/>
          <w:szCs w:val="28"/>
        </w:rPr>
      </w:pPr>
    </w:p>
    <w:p w:rsidR="00D07E5E" w:rsidRDefault="00D07E5E" w:rsidP="00943FF7">
      <w:pPr>
        <w:jc w:val="center"/>
        <w:rPr>
          <w:rFonts w:cs="Tahoma"/>
          <w:b/>
          <w:sz w:val="28"/>
          <w:szCs w:val="28"/>
        </w:rPr>
      </w:pPr>
    </w:p>
    <w:p w:rsidR="00D07E5E" w:rsidRDefault="00D07E5E" w:rsidP="00943FF7">
      <w:pPr>
        <w:jc w:val="center"/>
        <w:rPr>
          <w:rFonts w:cs="Tahoma"/>
          <w:b/>
          <w:sz w:val="28"/>
          <w:szCs w:val="28"/>
        </w:rPr>
      </w:pPr>
    </w:p>
    <w:p w:rsidR="00D07E5E" w:rsidRDefault="00D07E5E" w:rsidP="00943FF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D07E5E" w:rsidRDefault="00D07E5E" w:rsidP="00943FF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D07E5E" w:rsidRDefault="00D07E5E" w:rsidP="00122142">
      <w:pPr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D07E5E" w:rsidRPr="0039378D" w:rsidRDefault="00D07E5E" w:rsidP="00122142">
      <w:pPr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D07E5E" w:rsidRDefault="00D07E5E" w:rsidP="00943FF7"/>
    <w:p w:rsidR="00D07E5E" w:rsidRPr="0039378D" w:rsidRDefault="00D07E5E" w:rsidP="00943FF7">
      <w:pPr>
        <w:rPr>
          <w:sz w:val="28"/>
          <w:szCs w:val="28"/>
        </w:rPr>
      </w:pPr>
      <w:r>
        <w:rPr>
          <w:sz w:val="28"/>
          <w:szCs w:val="28"/>
        </w:rPr>
        <w:t xml:space="preserve">18серпня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225 -</w:t>
      </w:r>
      <w:r w:rsidRPr="0039378D">
        <w:rPr>
          <w:sz w:val="28"/>
          <w:szCs w:val="28"/>
        </w:rPr>
        <w:t xml:space="preserve">к </w:t>
      </w:r>
    </w:p>
    <w:p w:rsidR="00D07E5E" w:rsidRPr="0039378D" w:rsidRDefault="00D07E5E" w:rsidP="00943FF7">
      <w:pPr>
        <w:rPr>
          <w:b/>
        </w:rPr>
      </w:pPr>
    </w:p>
    <w:p w:rsidR="00D07E5E" w:rsidRDefault="00D07E5E" w:rsidP="00943FF7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надання частини щорічноїосновної </w:t>
      </w:r>
    </w:p>
    <w:p w:rsidR="00D07E5E" w:rsidRPr="005B6AF9" w:rsidRDefault="00D07E5E" w:rsidP="00943FF7">
      <w:pPr>
        <w:rPr>
          <w:b/>
          <w:sz w:val="28"/>
        </w:rPr>
      </w:pPr>
      <w:r>
        <w:rPr>
          <w:b/>
          <w:sz w:val="28"/>
        </w:rPr>
        <w:t>відпустки Решетнюк О.В.</w:t>
      </w:r>
    </w:p>
    <w:p w:rsidR="00D07E5E" w:rsidRDefault="00D07E5E" w:rsidP="00943FF7">
      <w:pPr>
        <w:jc w:val="center"/>
        <w:rPr>
          <w:sz w:val="28"/>
        </w:rPr>
      </w:pPr>
    </w:p>
    <w:p w:rsidR="00D07E5E" w:rsidRPr="001B36F7" w:rsidRDefault="00D07E5E" w:rsidP="00122142">
      <w:pPr>
        <w:pStyle w:val="BodyText"/>
        <w:spacing w:after="0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заявуРешетнюк О.В.:</w:t>
      </w:r>
    </w:p>
    <w:p w:rsidR="00D07E5E" w:rsidRDefault="00D07E5E" w:rsidP="00122142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Решетнюк Оксані Василівні,  начальнику відділу «Центр надання адміністративних послуг» міської ради,  частину щорічної основної відпустки тривалістю </w:t>
      </w:r>
      <w:r w:rsidRPr="00FF602F">
        <w:rPr>
          <w:highlight w:val="black"/>
        </w:rPr>
        <w:t>14 календарних днівз 30 серпня  2021 року по 12 вересня 2021 року включно,  за період роботи з 23 лютого 2021 року по 22 лютого 2022 року.</w:t>
      </w:r>
      <w:r>
        <w:t xml:space="preserve"> </w:t>
      </w:r>
    </w:p>
    <w:p w:rsidR="00D07E5E" w:rsidRDefault="00D07E5E" w:rsidP="00122142">
      <w:pPr>
        <w:pStyle w:val="BodyTextIndent"/>
        <w:spacing w:after="0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Решетнюк Оксані Василівні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D07E5E" w:rsidRPr="00224840" w:rsidRDefault="00D07E5E" w:rsidP="00122142">
      <w:pPr>
        <w:pStyle w:val="BodyText"/>
        <w:spacing w:after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24840">
        <w:rPr>
          <w:sz w:val="28"/>
          <w:szCs w:val="28"/>
        </w:rPr>
        <w:t>.</w:t>
      </w:r>
      <w:r>
        <w:rPr>
          <w:sz w:val="28"/>
          <w:szCs w:val="28"/>
        </w:rPr>
        <w:t>На період відпустки  Решетнюк О.В.  п</w:t>
      </w:r>
      <w:r w:rsidRPr="00224840">
        <w:rPr>
          <w:sz w:val="28"/>
          <w:szCs w:val="28"/>
        </w:rPr>
        <w:t xml:space="preserve">окласти обов’язки  </w:t>
      </w:r>
      <w:r>
        <w:rPr>
          <w:sz w:val="28"/>
          <w:szCs w:val="28"/>
        </w:rPr>
        <w:t>начальника</w:t>
      </w:r>
      <w:r w:rsidRPr="00943FF7">
        <w:rPr>
          <w:sz w:val="28"/>
          <w:szCs w:val="28"/>
        </w:rPr>
        <w:t xml:space="preserve">відділу «Центр надання адміністративних послуг» міської ради </w:t>
      </w:r>
      <w:r w:rsidRPr="00224840">
        <w:rPr>
          <w:sz w:val="28"/>
          <w:szCs w:val="28"/>
        </w:rPr>
        <w:t xml:space="preserve">на </w:t>
      </w:r>
      <w:r>
        <w:rPr>
          <w:sz w:val="28"/>
          <w:szCs w:val="28"/>
        </w:rPr>
        <w:t>державного реєстратора майнових прав відділу «Центр надання адміністративних послуг» міської ради Сідлецьку Ольгу Миколаївну</w:t>
      </w:r>
      <w:r w:rsidRPr="00224840">
        <w:rPr>
          <w:sz w:val="28"/>
          <w:szCs w:val="28"/>
        </w:rPr>
        <w:t xml:space="preserve"> з </w:t>
      </w:r>
      <w:r>
        <w:rPr>
          <w:sz w:val="28"/>
          <w:szCs w:val="28"/>
        </w:rPr>
        <w:t>30 серпня</w:t>
      </w:r>
      <w:r w:rsidRPr="00224840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224840">
        <w:rPr>
          <w:sz w:val="28"/>
          <w:szCs w:val="28"/>
        </w:rPr>
        <w:t xml:space="preserve"> року.</w:t>
      </w:r>
    </w:p>
    <w:p w:rsidR="00D07E5E" w:rsidRPr="005B6AF9" w:rsidRDefault="00D07E5E" w:rsidP="00122142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bookmarkStart w:id="0" w:name="_GoBack"/>
      <w:bookmarkEnd w:id="0"/>
      <w:r w:rsidRPr="005B6AF9">
        <w:rPr>
          <w:sz w:val="28"/>
          <w:szCs w:val="28"/>
        </w:rPr>
        <w:t>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D07E5E" w:rsidRDefault="00D07E5E" w:rsidP="00122142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 Малєва О.М.</w:t>
      </w:r>
    </w:p>
    <w:p w:rsidR="00D07E5E" w:rsidRPr="0039378D" w:rsidRDefault="00D07E5E" w:rsidP="00122142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Решетнюк О.В.  від  10  серпня  2021 року.</w:t>
      </w:r>
    </w:p>
    <w:p w:rsidR="00D07E5E" w:rsidRDefault="00D07E5E" w:rsidP="00943FF7">
      <w:pPr>
        <w:pStyle w:val="Heading2"/>
      </w:pPr>
    </w:p>
    <w:p w:rsidR="00D07E5E" w:rsidRPr="000917CC" w:rsidRDefault="00D07E5E" w:rsidP="00943FF7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D07E5E" w:rsidRDefault="00D07E5E" w:rsidP="00943FF7">
      <w:pPr>
        <w:pStyle w:val="Heading2"/>
      </w:pPr>
    </w:p>
    <w:p w:rsidR="00D07E5E" w:rsidRDefault="00D07E5E" w:rsidP="00943FF7">
      <w:pPr>
        <w:pStyle w:val="Heading2"/>
      </w:pPr>
      <w:r>
        <w:t>З розпорядженням ознайомлена</w:t>
      </w:r>
      <w:r>
        <w:tab/>
        <w:t>_____________    О.Решетнюк</w:t>
      </w:r>
    </w:p>
    <w:p w:rsidR="00D07E5E" w:rsidRPr="002D6B80" w:rsidRDefault="00D07E5E" w:rsidP="00943FF7">
      <w:pPr>
        <w:rPr>
          <w:u w:val="single"/>
        </w:rPr>
      </w:pPr>
    </w:p>
    <w:p w:rsidR="00D07E5E" w:rsidRDefault="00D07E5E" w:rsidP="00943FF7"/>
    <w:p w:rsidR="00D07E5E" w:rsidRDefault="00D07E5E" w:rsidP="00943FF7"/>
    <w:sectPr w:rsidR="00D07E5E" w:rsidSect="0012214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3FF7"/>
    <w:rsid w:val="00024ACE"/>
    <w:rsid w:val="00090E4C"/>
    <w:rsid w:val="000917CC"/>
    <w:rsid w:val="000A696E"/>
    <w:rsid w:val="00122142"/>
    <w:rsid w:val="001B36F7"/>
    <w:rsid w:val="00224840"/>
    <w:rsid w:val="002D6B80"/>
    <w:rsid w:val="003010A8"/>
    <w:rsid w:val="00332AC9"/>
    <w:rsid w:val="00357583"/>
    <w:rsid w:val="0039378D"/>
    <w:rsid w:val="0046734B"/>
    <w:rsid w:val="005B6AF9"/>
    <w:rsid w:val="005E4AE2"/>
    <w:rsid w:val="006D7188"/>
    <w:rsid w:val="007735AB"/>
    <w:rsid w:val="008410F0"/>
    <w:rsid w:val="00943FF7"/>
    <w:rsid w:val="00A84420"/>
    <w:rsid w:val="00AB7D9A"/>
    <w:rsid w:val="00BE072F"/>
    <w:rsid w:val="00C37068"/>
    <w:rsid w:val="00CF77D5"/>
    <w:rsid w:val="00D07E5E"/>
    <w:rsid w:val="00E05F39"/>
    <w:rsid w:val="00E96A52"/>
    <w:rsid w:val="00F50265"/>
    <w:rsid w:val="00FF6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FF7"/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43FF7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43FF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943FF7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43FF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943FF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43FF7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943FF7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943FF7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943F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43FF7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3F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3FF7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274</Words>
  <Characters>1564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2021-08-17T13:11:00Z</cp:lastPrinted>
  <dcterms:created xsi:type="dcterms:W3CDTF">2021-08-17T13:06:00Z</dcterms:created>
  <dcterms:modified xsi:type="dcterms:W3CDTF">2022-01-12T07:14:00Z</dcterms:modified>
</cp:coreProperties>
</file>